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  <w:bookmarkStart w:id="0" w:name="_GoBack"/>
      <w:bookmarkEnd w:id="0"/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14C3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14C3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4C31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C81CF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5F1E1-A560-4405-B418-1CA1C93D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2018-12-03T04:24:00Z</dcterms:modified>
</cp:coreProperties>
</file>